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D86" w:rsidRDefault="006E0D86">
      <w:pPr>
        <w:rPr>
          <w:b/>
          <w:sz w:val="28"/>
          <w:szCs w:val="28"/>
        </w:rPr>
      </w:pPr>
    </w:p>
    <w:p w:rsidR="006E0D86" w:rsidRPr="00296BCC" w:rsidRDefault="006E0D86" w:rsidP="0056470F">
      <w:pPr>
        <w:jc w:val="center"/>
        <w:rPr>
          <w:b/>
          <w:sz w:val="32"/>
          <w:szCs w:val="32"/>
        </w:rPr>
      </w:pPr>
      <w:r w:rsidRPr="00296BCC">
        <w:rPr>
          <w:b/>
          <w:sz w:val="32"/>
          <w:szCs w:val="32"/>
        </w:rPr>
        <w:t>Лист самооценки</w:t>
      </w:r>
    </w:p>
    <w:p w:rsidR="006E0D86" w:rsidRDefault="006E0D86" w:rsidP="00D52F01">
      <w:pPr>
        <w:jc w:val="both"/>
        <w:rPr>
          <w:b/>
          <w:sz w:val="28"/>
          <w:szCs w:val="28"/>
          <w:lang w:val="en-US"/>
        </w:rPr>
      </w:pPr>
    </w:p>
    <w:p w:rsidR="006E0D86" w:rsidRDefault="006E0D86" w:rsidP="00D52F01">
      <w:pPr>
        <w:jc w:val="both"/>
        <w:rPr>
          <w:b/>
          <w:sz w:val="28"/>
          <w:szCs w:val="28"/>
        </w:rPr>
      </w:pPr>
      <w:r w:rsidRPr="00983813">
        <w:rPr>
          <w:b/>
          <w:sz w:val="28"/>
          <w:szCs w:val="28"/>
        </w:rPr>
        <w:t xml:space="preserve">Код класса ____________ </w:t>
      </w:r>
      <w:r>
        <w:rPr>
          <w:b/>
          <w:sz w:val="28"/>
          <w:szCs w:val="28"/>
        </w:rPr>
        <w:t xml:space="preserve">                            </w:t>
      </w:r>
      <w:r w:rsidRPr="00983813">
        <w:rPr>
          <w:b/>
          <w:sz w:val="28"/>
          <w:szCs w:val="28"/>
        </w:rPr>
        <w:t>Номер группы _________</w:t>
      </w:r>
    </w:p>
    <w:p w:rsidR="006E0D86" w:rsidRDefault="006E0D86" w:rsidP="00D52F01">
      <w:pPr>
        <w:jc w:val="both"/>
        <w:rPr>
          <w:b/>
          <w:sz w:val="28"/>
          <w:szCs w:val="28"/>
        </w:rPr>
      </w:pPr>
    </w:p>
    <w:p w:rsidR="006E0D86" w:rsidRPr="00983813" w:rsidRDefault="006E0D86" w:rsidP="00D52F0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группы ___________________________________________</w:t>
      </w:r>
      <w:r w:rsidRPr="00983813">
        <w:rPr>
          <w:b/>
          <w:sz w:val="28"/>
          <w:szCs w:val="28"/>
        </w:rPr>
        <w:t xml:space="preserve">   </w:t>
      </w:r>
    </w:p>
    <w:p w:rsidR="006E0D86" w:rsidRPr="00983813" w:rsidRDefault="006E0D86" w:rsidP="00D52F01">
      <w:pPr>
        <w:jc w:val="center"/>
        <w:rPr>
          <w:b/>
          <w:sz w:val="32"/>
          <w:szCs w:val="32"/>
        </w:rPr>
      </w:pPr>
    </w:p>
    <w:p w:rsidR="006E0D86" w:rsidRPr="00D52F01" w:rsidRDefault="006E0D86" w:rsidP="0056470F">
      <w:pPr>
        <w:rPr>
          <w:sz w:val="28"/>
          <w:szCs w:val="28"/>
        </w:rPr>
      </w:pPr>
      <w:r w:rsidRPr="00D52F01">
        <w:rPr>
          <w:b/>
          <w:sz w:val="28"/>
          <w:szCs w:val="28"/>
        </w:rPr>
        <w:t>Фамилия и имя</w:t>
      </w:r>
      <w:r>
        <w:rPr>
          <w:sz w:val="28"/>
          <w:szCs w:val="28"/>
        </w:rPr>
        <w:t xml:space="preserve"> _________________________________________________</w:t>
      </w:r>
    </w:p>
    <w:p w:rsidR="006E0D86" w:rsidRDefault="006E0D86" w:rsidP="0056470F">
      <w:pPr>
        <w:rPr>
          <w:sz w:val="28"/>
          <w:szCs w:val="28"/>
          <w:lang w:val="en-US"/>
        </w:rPr>
      </w:pPr>
    </w:p>
    <w:p w:rsidR="006E0D86" w:rsidRPr="00D52F01" w:rsidRDefault="006E0D86" w:rsidP="0056470F">
      <w:pPr>
        <w:rPr>
          <w:sz w:val="28"/>
          <w:szCs w:val="28"/>
          <w:lang w:val="en-US"/>
        </w:rPr>
      </w:pPr>
    </w:p>
    <w:p w:rsidR="006E0D86" w:rsidRDefault="006E0D86" w:rsidP="0056470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Оцени работу своей группы. Отметь </w:t>
      </w:r>
      <w:r w:rsidRPr="00F7271D">
        <w:rPr>
          <w:sz w:val="36"/>
          <w:szCs w:val="36"/>
          <w:bdr w:val="single" w:sz="4" w:space="0" w:color="auto"/>
        </w:rPr>
        <w:sym w:font="Symbol" w:char="F0DA"/>
      </w:r>
      <w:r>
        <w:rPr>
          <w:sz w:val="28"/>
          <w:szCs w:val="28"/>
        </w:rPr>
        <w:t xml:space="preserve"> вариант ответа, с которым ты согласен (согласна).</w:t>
      </w:r>
    </w:p>
    <w:p w:rsidR="006E0D86" w:rsidRDefault="006E0D86" w:rsidP="0056470F">
      <w:pPr>
        <w:spacing w:line="276" w:lineRule="auto"/>
        <w:rPr>
          <w:sz w:val="28"/>
          <w:szCs w:val="28"/>
        </w:rPr>
      </w:pPr>
    </w:p>
    <w:p w:rsidR="006E0D86" w:rsidRPr="00653C11" w:rsidRDefault="006E0D86" w:rsidP="0056470F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Все ли члены группы принимали участие в работе над проектом?</w:t>
      </w:r>
    </w:p>
    <w:p w:rsidR="006E0D86" w:rsidRDefault="006E0D86" w:rsidP="0056470F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Да, все работали одинаково.</w:t>
      </w:r>
    </w:p>
    <w:p w:rsidR="006E0D86" w:rsidRDefault="006E0D86" w:rsidP="0056470F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Нет, работал только один.</w:t>
      </w:r>
    </w:p>
    <w:p w:rsidR="006E0D86" w:rsidRDefault="006E0D86" w:rsidP="0056470F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Кто-то работал больше, а кто-то меньше.</w:t>
      </w:r>
    </w:p>
    <w:p w:rsidR="006E0D86" w:rsidRDefault="006E0D86" w:rsidP="0056470F">
      <w:pPr>
        <w:spacing w:line="276" w:lineRule="auto"/>
        <w:ind w:left="720"/>
        <w:rPr>
          <w:sz w:val="28"/>
          <w:szCs w:val="28"/>
        </w:rPr>
      </w:pPr>
    </w:p>
    <w:p w:rsidR="006E0D86" w:rsidRPr="00653C11" w:rsidRDefault="006E0D86" w:rsidP="0056470F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Дружно ли вы работали? Были ли ссоры?</w:t>
      </w:r>
    </w:p>
    <w:p w:rsidR="006E0D86" w:rsidRDefault="006E0D86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Работали дружно, ссор не было.</w:t>
      </w:r>
    </w:p>
    <w:p w:rsidR="006E0D86" w:rsidRDefault="006E0D86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Работали дружно, спорили, но не ссорились.</w:t>
      </w:r>
    </w:p>
    <w:p w:rsidR="006E0D86" w:rsidRDefault="006E0D86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Очень трудно было договариваться, не всегда получалось.</w:t>
      </w:r>
    </w:p>
    <w:p w:rsidR="006E0D86" w:rsidRDefault="006E0D86" w:rsidP="0056470F">
      <w:pPr>
        <w:spacing w:line="276" w:lineRule="auto"/>
        <w:ind w:left="720"/>
        <w:rPr>
          <w:sz w:val="28"/>
          <w:szCs w:val="28"/>
        </w:rPr>
      </w:pPr>
    </w:p>
    <w:p w:rsidR="006E0D86" w:rsidRPr="00653C11" w:rsidRDefault="006E0D86" w:rsidP="0056470F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Тебе нравится результат работы группы?</w:t>
      </w:r>
    </w:p>
    <w:p w:rsidR="006E0D86" w:rsidRDefault="006E0D86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Да, все получилось хорошо.</w:t>
      </w:r>
    </w:p>
    <w:p w:rsidR="006E0D86" w:rsidRDefault="006E0D86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Нравится, но можно было бы сделать лучше.</w:t>
      </w:r>
    </w:p>
    <w:p w:rsidR="006E0D86" w:rsidRDefault="006E0D86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Нет, не нравится.</w:t>
      </w:r>
    </w:p>
    <w:p w:rsidR="006E0D86" w:rsidRDefault="006E0D86" w:rsidP="0056470F">
      <w:pPr>
        <w:spacing w:line="276" w:lineRule="auto"/>
        <w:ind w:left="720"/>
        <w:rPr>
          <w:sz w:val="28"/>
          <w:szCs w:val="28"/>
        </w:rPr>
      </w:pPr>
    </w:p>
    <w:p w:rsidR="006E0D86" w:rsidRPr="00653C11" w:rsidRDefault="006E0D86" w:rsidP="00653C11">
      <w:pPr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 xml:space="preserve">Оцени свой вклад в работу группы. Отметь нужное место на линейке знаком </w:t>
      </w:r>
      <w:r w:rsidRPr="00653C11">
        <w:rPr>
          <w:b/>
          <w:caps/>
          <w:sz w:val="28"/>
          <w:szCs w:val="28"/>
        </w:rPr>
        <w:t>x</w:t>
      </w:r>
      <w:r w:rsidRPr="00653C11">
        <w:rPr>
          <w:b/>
          <w:sz w:val="28"/>
          <w:szCs w:val="28"/>
        </w:rPr>
        <w:t>.</w:t>
      </w:r>
    </w:p>
    <w:p w:rsidR="006E0D86" w:rsidRDefault="006E0D86" w:rsidP="0056470F">
      <w:pPr>
        <w:tabs>
          <w:tab w:val="right" w:pos="9355"/>
        </w:tabs>
        <w:rPr>
          <w:sz w:val="28"/>
          <w:szCs w:val="28"/>
        </w:rPr>
      </w:pPr>
    </w:p>
    <w:p w:rsidR="006E0D86" w:rsidRDefault="006E0D86" w:rsidP="0056470F">
      <w:pPr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1026" type="#_x0000_t202" style="position:absolute;margin-left:382.3pt;margin-top:10.5pt;width:110.5pt;height:67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" stroked="f">
            <v:textbox>
              <w:txbxContent>
                <w:p w:rsidR="006E0D86" w:rsidRDefault="006E0D86" w:rsidP="0056470F">
                  <w:pPr>
                    <w:jc w:val="center"/>
                  </w:pPr>
                  <w:r w:rsidRPr="00D52F01">
                    <w:rPr>
                      <w:b/>
                    </w:rPr>
                    <w:t>Я сделал(а) очень много, без меня работа бы не получилась</w:t>
                  </w:r>
                  <w:r>
                    <w:t>.</w:t>
                  </w:r>
                </w:p>
              </w:txbxContent>
            </v:textbox>
          </v:shape>
        </w:pict>
      </w:r>
    </w:p>
    <w:p w:rsidR="006E0D86" w:rsidRDefault="006E0D86" w:rsidP="0056470F">
      <w:pPr>
        <w:rPr>
          <w:sz w:val="28"/>
          <w:szCs w:val="28"/>
        </w:rPr>
      </w:pPr>
      <w:r>
        <w:rPr>
          <w:noProof/>
        </w:rPr>
        <w:pict>
          <v:shape id="Text Box 127" o:spid="_x0000_s1027" type="#_x0000_t202" style="position:absolute;margin-left:-21.5pt;margin-top:11.3pt;width:110.5pt;height:4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" stroked="f">
            <v:textbox>
              <w:txbxContent>
                <w:p w:rsidR="006E0D86" w:rsidRPr="00D52F01" w:rsidRDefault="006E0D86" w:rsidP="0056470F">
                  <w:pPr>
                    <w:jc w:val="center"/>
                    <w:rPr>
                      <w:b/>
                    </w:rPr>
                  </w:pPr>
                  <w:r w:rsidRPr="00D52F01">
                    <w:rPr>
                      <w:b/>
                    </w:rPr>
                    <w:t>Почти все сделали без меня.</w:t>
                  </w:r>
                </w:p>
              </w:txbxContent>
            </v:textbox>
          </v:shape>
        </w:pict>
      </w:r>
    </w:p>
    <w:p w:rsidR="006E0D86" w:rsidRDefault="006E0D86" w:rsidP="0056470F">
      <w:pPr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2" o:spid="_x0000_s1028" type="#_x0000_t32" style="position:absolute;margin-left:263.8pt;margin-top:5.5pt;width:.05pt;height:19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" strokeweight="1pt"/>
        </w:pict>
      </w:r>
      <w:r>
        <w:rPr>
          <w:noProof/>
        </w:rPr>
        <w:pict>
          <v:shape id="AutoShape 125" o:spid="_x0000_s1029" type="#_x0000_t32" style="position:absolute;margin-left:348.9pt;margin-top:5.5pt;width:.05pt;height:19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" strokeweight="1pt"/>
        </w:pict>
      </w:r>
      <w:r>
        <w:rPr>
          <w:noProof/>
        </w:rPr>
        <w:pict>
          <v:shape id="AutoShape 124" o:spid="_x0000_s1030" type="#_x0000_t32" style="position:absolute;margin-left:320.55pt;margin-top:5.5pt;width:.05pt;height:1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" strokeweight="1pt"/>
        </w:pict>
      </w:r>
      <w:r>
        <w:rPr>
          <w:noProof/>
        </w:rPr>
        <w:pict>
          <v:shape id="AutoShape 123" o:spid="_x0000_s1031" type="#_x0000_t32" style="position:absolute;margin-left:292.2pt;margin-top:5.5pt;width:.05pt;height:19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8X5IgIAAD8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" strokeweight="1pt"/>
        </w:pict>
      </w:r>
      <w:r>
        <w:rPr>
          <w:noProof/>
        </w:rPr>
        <w:pict>
          <v:shape id="AutoShape 121" o:spid="_x0000_s1032" type="#_x0000_t32" style="position:absolute;margin-left:235.5pt;margin-top:.4pt;width:0;height:28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" strokeweight="1.5pt"/>
        </w:pict>
      </w:r>
      <w:r>
        <w:rPr>
          <w:noProof/>
        </w:rPr>
        <w:pict>
          <v:shape id="AutoShape 120" o:spid="_x0000_s1033" type="#_x0000_t32" style="position:absolute;margin-left:207.1pt;margin-top:5.5pt;width:.05pt;height:19.5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" strokeweight="1pt"/>
        </w:pict>
      </w:r>
      <w:r>
        <w:rPr>
          <w:noProof/>
        </w:rPr>
        <w:pict>
          <v:shape id="AutoShape 119" o:spid="_x0000_s1034" type="#_x0000_t32" style="position:absolute;margin-left:178.8pt;margin-top:5.5pt;width:.05pt;height:19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/ub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" strokeweight="1pt"/>
        </w:pict>
      </w:r>
      <w:r>
        <w:rPr>
          <w:noProof/>
        </w:rPr>
        <w:pict>
          <v:shape id="AutoShape 117" o:spid="_x0000_s1035" type="#_x0000_t32" style="position:absolute;margin-left:150.45pt;margin-top:5.5pt;width:.05pt;height:19.5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" strokeweight="1pt"/>
        </w:pict>
      </w:r>
      <w:r>
        <w:rPr>
          <w:noProof/>
        </w:rPr>
        <w:pict>
          <v:shape id="AutoShape 118" o:spid="_x0000_s1036" type="#_x0000_t32" style="position:absolute;margin-left:122.1pt;margin-top:5.5pt;width:.05pt;height:19.5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" strokeweight="1pt"/>
        </w:pict>
      </w:r>
      <w:r>
        <w:rPr>
          <w:noProof/>
        </w:rPr>
        <w:pict>
          <v:shape id="AutoShape 115" o:spid="_x0000_s1037" type="#_x0000_t32" style="position:absolute;margin-left:377.3pt;margin-top:1.25pt;width:0;height:28.3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+7zHwIAAD0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" strokeweight="1.5pt"/>
        </w:pict>
      </w:r>
      <w:r>
        <w:rPr>
          <w:noProof/>
        </w:rPr>
        <w:pict>
          <v:shape id="AutoShape 116" o:spid="_x0000_s1038" type="#_x0000_t32" style="position:absolute;margin-left:93.85pt;margin-top:.4pt;width:0;height:28.3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5/HQIAAD0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" strokeweight="1.5pt"/>
        </w:pict>
      </w:r>
      <w:r>
        <w:rPr>
          <w:noProof/>
        </w:rPr>
        <w:pict>
          <v:rect id="Rectangle 114" o:spid="_x0000_s1039" style="position:absolute;margin-left:93.85pt;margin-top:12.65pt;width:283.45pt;height:5.6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" fillcolor="#d8d8d8">
            <v:fill opacity="0" color2="#d8d8d8" rotate="t" focus="100%" type="gradient"/>
          </v:rect>
        </w:pict>
      </w:r>
    </w:p>
    <w:p w:rsidR="006E0D86" w:rsidRDefault="006E0D86" w:rsidP="0056470F">
      <w:pPr>
        <w:rPr>
          <w:sz w:val="28"/>
          <w:szCs w:val="28"/>
        </w:rPr>
      </w:pPr>
    </w:p>
    <w:p w:rsidR="006E0D86" w:rsidRDefault="006E0D86" w:rsidP="0056470F">
      <w:pPr>
        <w:rPr>
          <w:sz w:val="28"/>
          <w:szCs w:val="28"/>
        </w:rPr>
      </w:pPr>
      <w:bookmarkStart w:id="0" w:name="_GoBack"/>
      <w:bookmarkEnd w:id="0"/>
    </w:p>
    <w:sectPr w:rsidR="006E0D86" w:rsidSect="009658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D86" w:rsidRDefault="006E0D86" w:rsidP="00F000E4">
      <w:r>
        <w:separator/>
      </w:r>
    </w:p>
  </w:endnote>
  <w:endnote w:type="continuationSeparator" w:id="0">
    <w:p w:rsidR="006E0D86" w:rsidRDefault="006E0D86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D86" w:rsidRDefault="006E0D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D86" w:rsidRDefault="006E0D86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6E0D86" w:rsidRDefault="006E0D8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D86" w:rsidRDefault="006E0D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D86" w:rsidRDefault="006E0D86" w:rsidP="00F000E4">
      <w:r>
        <w:separator/>
      </w:r>
    </w:p>
  </w:footnote>
  <w:footnote w:type="continuationSeparator" w:id="0">
    <w:p w:rsidR="006E0D86" w:rsidRDefault="006E0D86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D86" w:rsidRDefault="006E0D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D86" w:rsidRDefault="006E0D86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Групповые проекты, 4 класс</w:t>
    </w:r>
  </w:p>
  <w:p w:rsidR="006E0D86" w:rsidRDefault="006E0D8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D86" w:rsidRDefault="006E0D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1394"/>
    <w:rsid w:val="00093CC0"/>
    <w:rsid w:val="0009526D"/>
    <w:rsid w:val="001002F6"/>
    <w:rsid w:val="00106A77"/>
    <w:rsid w:val="00107F3B"/>
    <w:rsid w:val="00140074"/>
    <w:rsid w:val="00154C98"/>
    <w:rsid w:val="0017113E"/>
    <w:rsid w:val="00190A54"/>
    <w:rsid w:val="001B3EC1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56E61"/>
    <w:rsid w:val="00274899"/>
    <w:rsid w:val="00291EA5"/>
    <w:rsid w:val="00296BCC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51E6E"/>
    <w:rsid w:val="00377AD2"/>
    <w:rsid w:val="00386A0F"/>
    <w:rsid w:val="003E086F"/>
    <w:rsid w:val="003F170A"/>
    <w:rsid w:val="00441089"/>
    <w:rsid w:val="0044373C"/>
    <w:rsid w:val="004605D1"/>
    <w:rsid w:val="0047397D"/>
    <w:rsid w:val="00485FBD"/>
    <w:rsid w:val="004E2ADC"/>
    <w:rsid w:val="004F2E2F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9337C"/>
    <w:rsid w:val="005B6E74"/>
    <w:rsid w:val="0060185C"/>
    <w:rsid w:val="00653C11"/>
    <w:rsid w:val="0066320E"/>
    <w:rsid w:val="00673F9D"/>
    <w:rsid w:val="00696CE4"/>
    <w:rsid w:val="006A1405"/>
    <w:rsid w:val="006E0D86"/>
    <w:rsid w:val="006E591D"/>
    <w:rsid w:val="00725AAD"/>
    <w:rsid w:val="00727741"/>
    <w:rsid w:val="0074246E"/>
    <w:rsid w:val="00746C8B"/>
    <w:rsid w:val="00756F54"/>
    <w:rsid w:val="0076023A"/>
    <w:rsid w:val="007677D0"/>
    <w:rsid w:val="0077166B"/>
    <w:rsid w:val="007A6ED8"/>
    <w:rsid w:val="007B6667"/>
    <w:rsid w:val="007F5154"/>
    <w:rsid w:val="00806BBA"/>
    <w:rsid w:val="00813F1B"/>
    <w:rsid w:val="00831C0A"/>
    <w:rsid w:val="00852BE2"/>
    <w:rsid w:val="008601C6"/>
    <w:rsid w:val="00884868"/>
    <w:rsid w:val="0088491B"/>
    <w:rsid w:val="00886D6D"/>
    <w:rsid w:val="008918DF"/>
    <w:rsid w:val="008B5043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83813"/>
    <w:rsid w:val="009C4CA2"/>
    <w:rsid w:val="00A03D0E"/>
    <w:rsid w:val="00A05C53"/>
    <w:rsid w:val="00A35FA7"/>
    <w:rsid w:val="00A8192E"/>
    <w:rsid w:val="00AB4C56"/>
    <w:rsid w:val="00AB5CC4"/>
    <w:rsid w:val="00AC6859"/>
    <w:rsid w:val="00AF571D"/>
    <w:rsid w:val="00B10053"/>
    <w:rsid w:val="00B40E6A"/>
    <w:rsid w:val="00B43612"/>
    <w:rsid w:val="00BA6FA9"/>
    <w:rsid w:val="00BC7257"/>
    <w:rsid w:val="00BE1BA4"/>
    <w:rsid w:val="00BF0B76"/>
    <w:rsid w:val="00BF42EC"/>
    <w:rsid w:val="00C32B5A"/>
    <w:rsid w:val="00CA533C"/>
    <w:rsid w:val="00CB44B2"/>
    <w:rsid w:val="00CE215A"/>
    <w:rsid w:val="00D01ACD"/>
    <w:rsid w:val="00D16B9A"/>
    <w:rsid w:val="00D22212"/>
    <w:rsid w:val="00D37467"/>
    <w:rsid w:val="00D42CD8"/>
    <w:rsid w:val="00D52F01"/>
    <w:rsid w:val="00DA71C3"/>
    <w:rsid w:val="00DB760D"/>
    <w:rsid w:val="00DB7E1E"/>
    <w:rsid w:val="00DE4F1E"/>
    <w:rsid w:val="00E1056F"/>
    <w:rsid w:val="00E17B63"/>
    <w:rsid w:val="00E24AF3"/>
    <w:rsid w:val="00E34925"/>
    <w:rsid w:val="00E6432C"/>
    <w:rsid w:val="00E7023E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0AEB"/>
    <w:rsid w:val="00F070CA"/>
    <w:rsid w:val="00F16317"/>
    <w:rsid w:val="00F2244A"/>
    <w:rsid w:val="00F53783"/>
    <w:rsid w:val="00F5461F"/>
    <w:rsid w:val="00F61C1E"/>
    <w:rsid w:val="00F7271D"/>
    <w:rsid w:val="00F817F0"/>
    <w:rsid w:val="00FA2B3B"/>
    <w:rsid w:val="00FA430A"/>
    <w:rsid w:val="00FA58FE"/>
    <w:rsid w:val="00FB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83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7F50"/>
    <w:pPr>
      <w:ind w:left="720"/>
      <w:contextualSpacing/>
    </w:pPr>
  </w:style>
  <w:style w:type="table" w:styleId="TableGrid">
    <w:name w:val="Table Grid"/>
    <w:basedOn w:val="TableNormal"/>
    <w:uiPriority w:val="99"/>
    <w:rsid w:val="005647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00E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000E4"/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377AD2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134</Words>
  <Characters>769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Групповые проекты, 4 класс</dc:title>
  <dc:subject/>
  <dc:creator>computer</dc:creator>
  <cp:keywords/>
  <dc:description/>
  <cp:lastModifiedBy>Надежда</cp:lastModifiedBy>
  <cp:revision>2</cp:revision>
  <dcterms:created xsi:type="dcterms:W3CDTF">2015-03-13T13:40:00Z</dcterms:created>
  <dcterms:modified xsi:type="dcterms:W3CDTF">2015-03-13T13:40:00Z</dcterms:modified>
</cp:coreProperties>
</file>